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E4D3E" w14:textId="77777777"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14:paraId="24661592" w14:textId="77777777"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14:paraId="7B5657E7" w14:textId="77777777"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11D6B678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22E066" w14:textId="77777777"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487E3446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2CA8361A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A2E679" w14:textId="77777777" w:rsidR="002A7137" w:rsidRPr="004B74E9" w:rsidRDefault="00001484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2A7137"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2A7137" w:rsidRPr="0085781C">
        <w:rPr>
          <w:rFonts w:ascii="Times New Roman" w:eastAsia="Times New Roman" w:hAnsi="Times New Roman" w:cs="Times New Roman"/>
          <w:b/>
          <w:caps/>
          <w:sz w:val="27"/>
          <w:szCs w:val="27"/>
        </w:rPr>
        <w:t>на выполнение работ по ремонту кабельных линий на объектах ПАО "МОЭК"</w:t>
      </w:r>
    </w:p>
    <w:p w14:paraId="1B70575F" w14:textId="77777777" w:rsidR="002A7137" w:rsidRPr="004B74E9" w:rsidRDefault="002A7137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</w:p>
    <w:p w14:paraId="3FD49FD1" w14:textId="77777777" w:rsidR="002A7137" w:rsidRDefault="002A7137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10301/П</w:t>
      </w:r>
    </w:p>
    <w:p w14:paraId="5B03F9A1" w14:textId="77777777" w:rsidR="002A7137" w:rsidRDefault="002A7137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8C741F" w14:textId="77777777" w:rsidR="002A7137" w:rsidRDefault="002A7137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49AD">
        <w:rPr>
          <w:rFonts w:ascii="Times New Roman" w:eastAsia="Times New Roman" w:hAnsi="Times New Roman" w:cs="Times New Roman"/>
          <w:b/>
          <w:sz w:val="28"/>
          <w:szCs w:val="28"/>
        </w:rPr>
        <w:t>Лот № 1: Выполнение работ по ремонту кабельных линий на объектах ПАО "МОЭК".</w:t>
      </w:r>
    </w:p>
    <w:p w14:paraId="5611ADF5" w14:textId="487D228A" w:rsidR="007F37AB" w:rsidRDefault="007F37AB" w:rsidP="002A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659FC950" w14:textId="5BD3B590"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FC5EB9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A20A9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95D8A9B" w14:textId="5A4845A9" w:rsidR="00721F0F" w:rsidRDefault="00721F0F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E53813" w14:textId="77777777" w:rsidR="00B26390" w:rsidRDefault="00B26390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156B28" w14:textId="77777777" w:rsidR="008D2139" w:rsidRDefault="008D2139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589812BD" w:rsidR="00721F0F" w:rsidRDefault="00FC5EB9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A20A9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7B73D575" w14:textId="77777777"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D0D7CD" w14:textId="77777777"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1275E10A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0DEED62" w14:textId="77777777" w:rsidR="007E5137" w:rsidRDefault="007E5137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2747A6" w14:textId="77777777" w:rsidR="00AB34F3" w:rsidRDefault="00AB34F3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1093028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45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2518"/>
        <w:gridCol w:w="35"/>
        <w:gridCol w:w="1383"/>
        <w:gridCol w:w="35"/>
        <w:gridCol w:w="3086"/>
        <w:gridCol w:w="29"/>
        <w:gridCol w:w="2195"/>
        <w:gridCol w:w="2717"/>
        <w:gridCol w:w="35"/>
        <w:gridCol w:w="932"/>
        <w:gridCol w:w="35"/>
        <w:gridCol w:w="1023"/>
        <w:gridCol w:w="32"/>
      </w:tblGrid>
      <w:tr w:rsidR="00910D79" w:rsidRPr="00C4048C" w14:paraId="4328CB9B" w14:textId="77777777" w:rsidTr="00910D79">
        <w:trPr>
          <w:gridAfter w:val="1"/>
          <w:wAfter w:w="12" w:type="pct"/>
          <w:trHeight w:val="17"/>
        </w:trPr>
        <w:tc>
          <w:tcPr>
            <w:tcW w:w="204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859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84" w:type="pct"/>
            <w:gridSpan w:val="2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5" w:type="pct"/>
            <w:gridSpan w:val="2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86" w:type="pct"/>
            <w:gridSpan w:val="3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330" w:type="pct"/>
            <w:gridSpan w:val="2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910D79" w:rsidRPr="00C4048C" w14:paraId="5C7FD984" w14:textId="77777777" w:rsidTr="00910D79">
        <w:trPr>
          <w:gridAfter w:val="1"/>
          <w:wAfter w:w="12" w:type="pct"/>
          <w:trHeight w:val="17"/>
        </w:trPr>
        <w:tc>
          <w:tcPr>
            <w:tcW w:w="204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9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4" w:type="pct"/>
            <w:gridSpan w:val="2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5" w:type="pct"/>
            <w:gridSpan w:val="2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86" w:type="pct"/>
            <w:gridSpan w:val="3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910D79" w:rsidRPr="00C4048C" w14:paraId="3C3BF390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59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484" w:type="pct"/>
            <w:gridSpan w:val="2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5" w:type="pct"/>
            <w:gridSpan w:val="2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  <w:gridSpan w:val="2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27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30" w:type="pct"/>
            <w:gridSpan w:val="2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08C84880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7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48C05701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7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6243021E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7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4D3CFFEA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7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2C0C056D" w14:textId="77777777" w:rsidTr="00910D79">
        <w:trPr>
          <w:gridAfter w:val="1"/>
          <w:wAfter w:w="12" w:type="pct"/>
          <w:trHeight w:val="97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33740536" w14:textId="77777777" w:rsidTr="00910D79">
        <w:trPr>
          <w:gridAfter w:val="1"/>
          <w:wAfter w:w="12" w:type="pct"/>
          <w:trHeight w:val="96"/>
        </w:trPr>
        <w:tc>
          <w:tcPr>
            <w:tcW w:w="204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7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632836D6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59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84" w:type="pct"/>
            <w:gridSpan w:val="2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5" w:type="pct"/>
            <w:gridSpan w:val="2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  <w:gridSpan w:val="2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27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30" w:type="pct"/>
            <w:gridSpan w:val="2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28033287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3D464C5A" w14:textId="77777777" w:rsidR="0042319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7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40D63890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5C5E8E42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7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58BC506F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35E9A548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7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4729A8A9" w14:textId="77777777" w:rsidTr="00910D79">
        <w:trPr>
          <w:gridAfter w:val="1"/>
          <w:wAfter w:w="12" w:type="pct"/>
          <w:trHeight w:val="218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01E1AEF5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7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4DFFBE38" w14:textId="77777777" w:rsidTr="00910D79">
        <w:trPr>
          <w:gridAfter w:val="1"/>
          <w:wAfter w:w="12" w:type="pct"/>
          <w:trHeight w:val="97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014A9AEC" w14:textId="77777777" w:rsidR="00423192" w:rsidRPr="00BE596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65EA3FA6" w14:textId="77777777" w:rsidTr="00910D79">
        <w:trPr>
          <w:gridAfter w:val="1"/>
          <w:wAfter w:w="12" w:type="pct"/>
          <w:trHeight w:val="96"/>
        </w:trPr>
        <w:tc>
          <w:tcPr>
            <w:tcW w:w="204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</w:tcPr>
          <w:p w14:paraId="6FA10E31" w14:textId="77777777" w:rsidR="00423192" w:rsidRDefault="00423192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7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1B875020" w14:textId="77777777" w:rsidTr="00910D79">
        <w:trPr>
          <w:gridAfter w:val="1"/>
          <w:wAfter w:w="12" w:type="pct"/>
          <w:trHeight w:val="231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59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gridSpan w:val="2"/>
            <w:vMerge w:val="restart"/>
            <w:shd w:val="clear" w:color="auto" w:fill="auto"/>
            <w:vAlign w:val="center"/>
          </w:tcPr>
          <w:p w14:paraId="304FFB3B" w14:textId="0CB97A33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F50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330" w:type="pct"/>
            <w:gridSpan w:val="2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2A1E75C5" w14:textId="77777777" w:rsidTr="00910D79">
        <w:trPr>
          <w:gridAfter w:val="1"/>
          <w:wAfter w:w="12" w:type="pct"/>
          <w:trHeight w:val="231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31199D30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3EB011CE" w14:textId="77777777" w:rsidR="002A7137" w:rsidRPr="00C4048C" w:rsidRDefault="002A7137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03A7DDBD" w14:textId="77777777" w:rsidR="002A7137" w:rsidRPr="005B2E55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59F23D3A" w14:textId="77777777" w:rsidR="002A7137" w:rsidRPr="00C4048C" w:rsidRDefault="002A7137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</w:tcPr>
          <w:p w14:paraId="3D23C24C" w14:textId="2A05E544" w:rsidR="002A7137" w:rsidRPr="00FA3B32" w:rsidRDefault="002A7137" w:rsidP="00DE1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137">
              <w:rPr>
                <w:rFonts w:ascii="Times New Roman" w:hAnsi="Times New Roman" w:cs="Times New Roman"/>
                <w:sz w:val="20"/>
                <w:szCs w:val="20"/>
              </w:rPr>
              <w:t>≥ 1,7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1FE1AA7D" w14:textId="77777777" w:rsidR="002A7137" w:rsidRPr="00FA3B32" w:rsidRDefault="002A713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2F563ED3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1AB4EE16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3D68E253" w14:textId="77777777" w:rsidTr="00910D79">
        <w:trPr>
          <w:gridAfter w:val="1"/>
          <w:wAfter w:w="12" w:type="pct"/>
          <w:trHeight w:val="231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6D98CDBF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1A1A07A8" w14:textId="77777777" w:rsidR="002A7137" w:rsidRPr="006970C0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73A487D4" w14:textId="77777777" w:rsidR="002A7137" w:rsidRPr="005B2E55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09FBBB04" w14:textId="77777777" w:rsidR="002A7137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</w:tcPr>
          <w:p w14:paraId="19424A9E" w14:textId="106C23A8" w:rsidR="002A7137" w:rsidRPr="00FA3B32" w:rsidRDefault="002A7137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137">
              <w:rPr>
                <w:rFonts w:ascii="Times New Roman" w:hAnsi="Times New Roman" w:cs="Times New Roman"/>
                <w:sz w:val="20"/>
                <w:szCs w:val="20"/>
              </w:rPr>
              <w:t>&lt; 1,7 – 1,36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1F3551CA" w14:textId="77777777" w:rsidR="002A7137" w:rsidRPr="00FA3B32" w:rsidRDefault="002A713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5B8F634F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26E1BEFE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10DCD2DC" w14:textId="77777777" w:rsidTr="00910D79">
        <w:trPr>
          <w:gridAfter w:val="1"/>
          <w:wAfter w:w="12" w:type="pct"/>
          <w:trHeight w:val="231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7BBF7200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7A8560C2" w14:textId="77777777" w:rsidR="002A7137" w:rsidRPr="006970C0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69DDEEEE" w14:textId="77777777" w:rsidR="002A7137" w:rsidRPr="005B2E55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0224156E" w14:textId="77777777" w:rsidR="002A7137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</w:tcPr>
          <w:p w14:paraId="3D56BED4" w14:textId="6EFDE69A" w:rsidR="002A7137" w:rsidRPr="00FA3B32" w:rsidRDefault="002A7137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137">
              <w:rPr>
                <w:rFonts w:ascii="Times New Roman" w:hAnsi="Times New Roman" w:cs="Times New Roman"/>
                <w:sz w:val="20"/>
                <w:szCs w:val="20"/>
              </w:rPr>
              <w:t>&lt; 1,36– 1,02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43E3A8C1" w14:textId="77777777" w:rsidR="002A7137" w:rsidRPr="00FA3B32" w:rsidRDefault="002A713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0FCDC783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646BA66F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40F156E8" w14:textId="77777777" w:rsidTr="00910D79">
        <w:trPr>
          <w:gridAfter w:val="1"/>
          <w:wAfter w:w="12" w:type="pct"/>
          <w:trHeight w:val="231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0291EFEF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33AE452B" w14:textId="77777777" w:rsidR="002A7137" w:rsidRPr="006970C0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3FA055F2" w14:textId="77777777" w:rsidR="002A7137" w:rsidRPr="005B2E55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050DEECC" w14:textId="77777777" w:rsidR="002A7137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</w:tcPr>
          <w:p w14:paraId="028EBF56" w14:textId="03CEE33F" w:rsidR="002A7137" w:rsidRPr="00FA3B32" w:rsidRDefault="002A7137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137">
              <w:rPr>
                <w:rFonts w:ascii="Times New Roman" w:hAnsi="Times New Roman" w:cs="Times New Roman"/>
                <w:sz w:val="20"/>
                <w:szCs w:val="20"/>
              </w:rPr>
              <w:t>&lt; 1,02 – 0,68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394EF4B3" w14:textId="77777777" w:rsidR="002A7137" w:rsidRPr="00FA3B32" w:rsidRDefault="002A713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250E422F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2F0DD6AC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0E5E523C" w14:textId="77777777" w:rsidTr="00910D79">
        <w:trPr>
          <w:gridAfter w:val="1"/>
          <w:wAfter w:w="12" w:type="pct"/>
          <w:trHeight w:val="231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059FD4A2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5FACEFDD" w14:textId="77777777" w:rsidR="002A7137" w:rsidRPr="006970C0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087AE727" w14:textId="77777777" w:rsidR="002A7137" w:rsidRPr="005B2E55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6E026BED" w14:textId="77777777" w:rsidR="002A7137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</w:tcPr>
          <w:p w14:paraId="6DF35C1B" w14:textId="52ECB74F" w:rsidR="002A7137" w:rsidRPr="00FA3B32" w:rsidRDefault="002A7137" w:rsidP="008D2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137">
              <w:rPr>
                <w:rFonts w:ascii="Times New Roman" w:hAnsi="Times New Roman" w:cs="Times New Roman"/>
                <w:sz w:val="20"/>
                <w:szCs w:val="20"/>
              </w:rPr>
              <w:t>&lt; 0,68 – 0,34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2C215F23" w14:textId="77777777" w:rsidR="002A7137" w:rsidRPr="00FA3B32" w:rsidRDefault="002A713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174B87C7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47A48A66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38791D31" w14:textId="77777777" w:rsidTr="00910D79">
        <w:trPr>
          <w:gridAfter w:val="1"/>
          <w:wAfter w:w="12" w:type="pct"/>
          <w:trHeight w:val="119"/>
        </w:trPr>
        <w:tc>
          <w:tcPr>
            <w:tcW w:w="204" w:type="pct"/>
            <w:vMerge/>
            <w:shd w:val="clear" w:color="auto" w:fill="auto"/>
            <w:vAlign w:val="center"/>
            <w:hideMark/>
          </w:tcPr>
          <w:p w14:paraId="53857FD8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  <w:hideMark/>
          </w:tcPr>
          <w:p w14:paraId="43865636" w14:textId="77777777" w:rsidR="002A7137" w:rsidRPr="006970C0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13A6402B" w14:textId="77777777" w:rsidR="002A7137" w:rsidRPr="005B2E55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  <w:hideMark/>
          </w:tcPr>
          <w:p w14:paraId="6BF87055" w14:textId="77777777" w:rsidR="002A7137" w:rsidRDefault="002A7137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</w:tcPr>
          <w:p w14:paraId="34FA6E5B" w14:textId="091B51AC" w:rsidR="002A7137" w:rsidRPr="00FA3B32" w:rsidRDefault="002A7137" w:rsidP="00C80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137">
              <w:rPr>
                <w:rFonts w:ascii="Times New Roman" w:hAnsi="Times New Roman" w:cs="Times New Roman"/>
                <w:sz w:val="20"/>
                <w:szCs w:val="20"/>
              </w:rPr>
              <w:t>&lt; 0,34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06686E1B" w14:textId="77777777" w:rsidR="002A7137" w:rsidRPr="00FA3B32" w:rsidRDefault="002A713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  <w:hideMark/>
          </w:tcPr>
          <w:p w14:paraId="6F54BB80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  <w:hideMark/>
          </w:tcPr>
          <w:p w14:paraId="20AA1876" w14:textId="77777777" w:rsidR="002A7137" w:rsidRPr="00C4048C" w:rsidRDefault="002A7137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60DEFAF5" w14:textId="77777777" w:rsidTr="00910D79">
        <w:trPr>
          <w:gridAfter w:val="1"/>
          <w:wAfter w:w="12" w:type="pct"/>
          <w:trHeight w:val="3252"/>
        </w:trPr>
        <w:tc>
          <w:tcPr>
            <w:tcW w:w="204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59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4" w:type="pct"/>
            <w:gridSpan w:val="2"/>
            <w:shd w:val="clear" w:color="auto" w:fill="auto"/>
            <w:vAlign w:val="center"/>
          </w:tcPr>
          <w:p w14:paraId="60FB6706" w14:textId="32949412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D209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pct"/>
            <w:gridSpan w:val="2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1686" w:type="pct"/>
            <w:gridSpan w:val="3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399"/>
              <w:gridCol w:w="1203"/>
            </w:tblGrid>
            <w:tr w:rsidR="002A7137" w:rsidRPr="00DD03A0" w14:paraId="390522EC" w14:textId="77777777" w:rsidTr="00257A6A">
              <w:trPr>
                <w:trHeight w:val="584"/>
              </w:trPr>
              <w:tc>
                <w:tcPr>
                  <w:tcW w:w="2183" w:type="pct"/>
                  <w:vAlign w:val="center"/>
                </w:tcPr>
                <w:p w14:paraId="4762E354" w14:textId="77777777" w:rsidR="002A7137" w:rsidRPr="00DD03A0" w:rsidRDefault="002A7137" w:rsidP="00257A6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37B7EB40" w14:textId="77777777" w:rsidR="002A7137" w:rsidRPr="00DD03A0" w:rsidRDefault="002A7137" w:rsidP="00257A6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15" w:type="pct"/>
                  <w:vAlign w:val="center"/>
                </w:tcPr>
                <w:p w14:paraId="25C8D902" w14:textId="77777777" w:rsidR="002A7137" w:rsidRPr="00DD03A0" w:rsidRDefault="002A7137" w:rsidP="00257A6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303" w:type="pct"/>
                  <w:vAlign w:val="center"/>
                </w:tcPr>
                <w:p w14:paraId="2539E4A4" w14:textId="77777777" w:rsidR="002A7137" w:rsidRPr="00DD03A0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2A7137" w:rsidRPr="00DD03A0" w14:paraId="2C1A5CE0" w14:textId="77777777" w:rsidTr="00257A6A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15198C2E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Инженерно-техническ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ие работники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0238F64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03" w:type="pct"/>
                  <w:vAlign w:val="center"/>
                </w:tcPr>
                <w:p w14:paraId="3F40982A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2A7137" w:rsidRPr="00DD03A0" w14:paraId="310CD901" w14:textId="77777777" w:rsidTr="00257A6A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0A69BA25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516DCD5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 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2922A47B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2A7137" w:rsidRPr="00DD03A0" w14:paraId="04C6B7C2" w14:textId="77777777" w:rsidTr="00257A6A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54EDB86E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Измеритель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EC92F39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3" w:type="pct"/>
                  <w:vAlign w:val="center"/>
                </w:tcPr>
                <w:p w14:paraId="472580B0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2A7137" w:rsidRPr="00DD03A0" w14:paraId="0CBA5434" w14:textId="77777777" w:rsidTr="00257A6A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56843C75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A102A13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492ADF03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2A7137" w:rsidRPr="00DD03A0" w14:paraId="39284609" w14:textId="77777777" w:rsidTr="00257A6A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633D07C2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Электромонтеры (или электромонтажники)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75F9882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03" w:type="pct"/>
                  <w:vAlign w:val="center"/>
                </w:tcPr>
                <w:p w14:paraId="696A96CE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2A7137" w:rsidRPr="00DD03A0" w14:paraId="2B150395" w14:textId="77777777" w:rsidTr="00257A6A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5913A202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13AFF4A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2F60AE8C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2A7137" w:rsidRPr="00DD03A0" w14:paraId="0E697C9C" w14:textId="77777777" w:rsidTr="00257A6A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603732FC" w14:textId="77777777" w:rsidR="002A7137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Электромонтер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ы</w:t>
                  </w:r>
                </w:p>
                <w:p w14:paraId="40ABCECE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по ремонту и монтажу кабельных линий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A2985D6" w14:textId="77777777" w:rsidR="002A7137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03" w:type="pct"/>
                  <w:vAlign w:val="center"/>
                </w:tcPr>
                <w:p w14:paraId="460023C8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2A7137" w:rsidRPr="00DD03A0" w14:paraId="3E21D4C9" w14:textId="77777777" w:rsidTr="00257A6A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7FDE350D" w14:textId="77777777" w:rsidR="002A7137" w:rsidRPr="00590152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0AA61F66" w14:textId="77777777" w:rsidR="002A7137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220F4048" w14:textId="77777777" w:rsidR="002A7137" w:rsidRPr="00C8116D" w:rsidRDefault="002A7137" w:rsidP="00257A6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C8116D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3F2B352E" w14:textId="77777777" w:rsidTr="00910D79">
        <w:trPr>
          <w:trHeight w:val="1551"/>
        </w:trPr>
        <w:tc>
          <w:tcPr>
            <w:tcW w:w="204" w:type="pct"/>
            <w:shd w:val="clear" w:color="auto" w:fill="auto"/>
            <w:vAlign w:val="center"/>
          </w:tcPr>
          <w:p w14:paraId="42F14386" w14:textId="77777777" w:rsidR="00910D79" w:rsidRDefault="00910D79" w:rsidP="007C6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71" w:type="pct"/>
            <w:gridSpan w:val="2"/>
            <w:shd w:val="clear" w:color="auto" w:fill="auto"/>
          </w:tcPr>
          <w:p w14:paraId="3CB83AE1" w14:textId="77777777" w:rsidR="00910D79" w:rsidRPr="00CD1F6E" w:rsidRDefault="00910D79" w:rsidP="007C6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4" w:type="pct"/>
            <w:gridSpan w:val="2"/>
            <w:shd w:val="clear" w:color="auto" w:fill="auto"/>
            <w:vAlign w:val="center"/>
          </w:tcPr>
          <w:p w14:paraId="02B7A35B" w14:textId="77777777" w:rsidR="00910D79" w:rsidRPr="002415B9" w:rsidRDefault="00910D79" w:rsidP="007C6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gridSpan w:val="2"/>
            <w:shd w:val="clear" w:color="auto" w:fill="auto"/>
          </w:tcPr>
          <w:p w14:paraId="5A0296D3" w14:textId="77777777" w:rsidR="00910D79" w:rsidRPr="004124CF" w:rsidRDefault="00910D79" w:rsidP="007C6D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4B06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688" w:type="pct"/>
            <w:gridSpan w:val="3"/>
          </w:tcPr>
          <w:p w14:paraId="30610269" w14:textId="77777777" w:rsidR="00910D79" w:rsidRDefault="00910D79" w:rsidP="007C6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A633E3" w14:textId="77777777" w:rsidR="00910D79" w:rsidRPr="00364B06" w:rsidRDefault="00910D79" w:rsidP="007C6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72158B7" w14:textId="77777777" w:rsidR="00910D79" w:rsidRPr="00364B06" w:rsidRDefault="00910D79" w:rsidP="007C6D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>С1, С2….С</w:t>
            </w: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655548BC" w14:textId="77777777" w:rsidR="00910D79" w:rsidRPr="00364B06" w:rsidRDefault="00910D79" w:rsidP="007C6DB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4B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364B06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материально-технических ресурсов, в соответствии с условиями закупочной документации</w:t>
            </w:r>
          </w:p>
          <w:tbl>
            <w:tblPr>
              <w:tblStyle w:val="af1"/>
              <w:tblW w:w="4634" w:type="dxa"/>
              <w:tblLayout w:type="fixed"/>
              <w:tblLook w:val="04A0" w:firstRow="1" w:lastRow="0" w:firstColumn="1" w:lastColumn="0" w:noHBand="0" w:noVBand="1"/>
            </w:tblPr>
            <w:tblGrid>
              <w:gridCol w:w="2295"/>
              <w:gridCol w:w="1287"/>
              <w:gridCol w:w="1052"/>
            </w:tblGrid>
            <w:tr w:rsidR="00910D79" w:rsidRPr="00364B06" w14:paraId="444D32EA" w14:textId="77777777" w:rsidTr="007C6DB3">
              <w:trPr>
                <w:trHeight w:val="1026"/>
              </w:trPr>
              <w:tc>
                <w:tcPr>
                  <w:tcW w:w="2476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13D42F7D" w14:textId="77777777" w:rsidR="00910D79" w:rsidRPr="00364B06" w:rsidRDefault="00910D79" w:rsidP="007C6DB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4E2E840F" w14:textId="77777777" w:rsidR="00910D79" w:rsidRPr="00364B06" w:rsidRDefault="00910D79" w:rsidP="007C6DB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389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698D0F62" w14:textId="77777777" w:rsidR="00910D79" w:rsidRPr="00364B06" w:rsidRDefault="00910D79" w:rsidP="007C6DB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135" w:type="pct"/>
                  <w:vAlign w:val="center"/>
                </w:tcPr>
                <w:p w14:paraId="63941DEF" w14:textId="77777777" w:rsidR="00910D79" w:rsidRPr="00364B06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64B0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910D79" w:rsidRPr="00364B06" w14:paraId="6B1C78CB" w14:textId="77777777" w:rsidTr="007C6DB3">
              <w:trPr>
                <w:trHeight w:val="539"/>
              </w:trPr>
              <w:tc>
                <w:tcPr>
                  <w:tcW w:w="2476" w:type="pct"/>
                  <w:vMerge w:val="restart"/>
                  <w:vAlign w:val="center"/>
                </w:tcPr>
                <w:p w14:paraId="60A713B9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E826C5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Грузовой автотранспорт</w:t>
                  </w:r>
                </w:p>
              </w:tc>
              <w:tc>
                <w:tcPr>
                  <w:tcW w:w="1389" w:type="pct"/>
                  <w:vAlign w:val="center"/>
                </w:tcPr>
                <w:p w14:paraId="04AC7C73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14:paraId="682EEBE4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10D79" w:rsidRPr="00364B06" w14:paraId="1EA8B85D" w14:textId="77777777" w:rsidTr="007C6DB3">
              <w:trPr>
                <w:trHeight w:val="486"/>
              </w:trPr>
              <w:tc>
                <w:tcPr>
                  <w:tcW w:w="2476" w:type="pct"/>
                  <w:vMerge/>
                  <w:vAlign w:val="center"/>
                </w:tcPr>
                <w:p w14:paraId="3E530453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14:paraId="11D9B24E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14:paraId="679A1F1E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910D79" w:rsidRPr="00364B06" w14:paraId="70C5DDF4" w14:textId="77777777" w:rsidTr="007C6DB3">
              <w:trPr>
                <w:trHeight w:val="395"/>
              </w:trPr>
              <w:tc>
                <w:tcPr>
                  <w:tcW w:w="2476" w:type="pct"/>
                  <w:vMerge w:val="restart"/>
                  <w:vAlign w:val="center"/>
                </w:tcPr>
                <w:p w14:paraId="49B581EE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E826C5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389" w:type="pct"/>
                  <w:vAlign w:val="center"/>
                </w:tcPr>
                <w:p w14:paraId="53465F80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5" w:type="pct"/>
                  <w:vAlign w:val="center"/>
                </w:tcPr>
                <w:p w14:paraId="4DCA9BBF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10D79" w:rsidRPr="00364B06" w14:paraId="5BD2F4ED" w14:textId="77777777" w:rsidTr="007C6DB3">
              <w:trPr>
                <w:trHeight w:val="420"/>
              </w:trPr>
              <w:tc>
                <w:tcPr>
                  <w:tcW w:w="2476" w:type="pct"/>
                  <w:vMerge/>
                  <w:vAlign w:val="center"/>
                </w:tcPr>
                <w:p w14:paraId="71E0C53C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89" w:type="pct"/>
                  <w:vAlign w:val="center"/>
                </w:tcPr>
                <w:p w14:paraId="56FB88B4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2 и более</w:t>
                  </w:r>
                </w:p>
              </w:tc>
              <w:tc>
                <w:tcPr>
                  <w:tcW w:w="1135" w:type="pct"/>
                  <w:vAlign w:val="center"/>
                </w:tcPr>
                <w:p w14:paraId="0AB84F9D" w14:textId="77777777" w:rsidR="00910D79" w:rsidRPr="00853823" w:rsidRDefault="00910D79" w:rsidP="007C6DB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853823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470B1F75" w14:textId="77777777" w:rsidR="00910D79" w:rsidRPr="004124CF" w:rsidRDefault="00910D79" w:rsidP="007C6D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0" w:type="pct"/>
            <w:gridSpan w:val="2"/>
            <w:shd w:val="clear" w:color="000000" w:fill="D8E4BC"/>
            <w:vAlign w:val="center"/>
          </w:tcPr>
          <w:p w14:paraId="10C2B2E8" w14:textId="77777777" w:rsidR="00910D79" w:rsidRPr="00C4048C" w:rsidRDefault="00910D79" w:rsidP="007C6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shd w:val="clear" w:color="auto" w:fill="auto"/>
            <w:vAlign w:val="center"/>
          </w:tcPr>
          <w:p w14:paraId="18563B3C" w14:textId="77777777" w:rsidR="00910D79" w:rsidRPr="00C4048C" w:rsidRDefault="00910D79" w:rsidP="007C6D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2AE45870" w14:textId="77777777" w:rsidTr="00910D79">
        <w:trPr>
          <w:gridAfter w:val="1"/>
          <w:wAfter w:w="12" w:type="pct"/>
          <w:trHeight w:val="986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1A68E097" w14:textId="210328B5" w:rsidR="00F50811" w:rsidRDefault="00910D79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  <w:r w:rsidR="00F50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" w:type="pct"/>
            <w:vMerge w:val="restart"/>
            <w:shd w:val="clear" w:color="auto" w:fill="auto"/>
          </w:tcPr>
          <w:p w14:paraId="138A68C8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>Порядок привлечения российских организаций малого и среднего предпринимательства</w:t>
            </w:r>
          </w:p>
          <w:p w14:paraId="447CC15E" w14:textId="77777777" w:rsidR="00F50811" w:rsidRPr="00C460C5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 w:val="restart"/>
            <w:shd w:val="clear" w:color="auto" w:fill="auto"/>
          </w:tcPr>
          <w:p w14:paraId="01131C0D" w14:textId="3FE26DB0" w:rsidR="00F50811" w:rsidRPr="00C460C5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14:paraId="6C96D925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>Привлечение для оказания услуг (поставки товаров, выполнения работ) в качестве Субподрядчиков/Соисполнителей российских организаций малого и среднего предпринимательства.</w:t>
            </w:r>
          </w:p>
          <w:p w14:paraId="5527DD96" w14:textId="77777777" w:rsidR="00F50811" w:rsidRPr="00C460C5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pct"/>
            <w:gridSpan w:val="3"/>
          </w:tcPr>
          <w:p w14:paraId="49C3A372" w14:textId="77777777" w:rsidR="00F50811" w:rsidRPr="00A92623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 xml:space="preserve"> – в качестве Субподрядчиков/Соисполнителей Участник привлекает российские организации малого и среднего предпринимательства;</w:t>
            </w:r>
          </w:p>
          <w:p w14:paraId="756CAC8A" w14:textId="71623922" w:rsidR="00F50811" w:rsidRPr="00A92623" w:rsidRDefault="00F50811" w:rsidP="00F50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i/>
                <w:sz w:val="20"/>
                <w:szCs w:val="20"/>
              </w:rPr>
              <w:t>В случае если сам Участник относится к российским организациям малого и среднего предпринимательства, то общая оценка данного фактора выставляется 10 баллов</w:t>
            </w:r>
          </w:p>
        </w:tc>
        <w:tc>
          <w:tcPr>
            <w:tcW w:w="330" w:type="pct"/>
            <w:gridSpan w:val="2"/>
            <w:vMerge w:val="restart"/>
            <w:shd w:val="clear" w:color="000000" w:fill="D8E4BC"/>
            <w:vAlign w:val="center"/>
          </w:tcPr>
          <w:p w14:paraId="652428C2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 w:val="restart"/>
            <w:shd w:val="clear" w:color="auto" w:fill="auto"/>
            <w:vAlign w:val="center"/>
          </w:tcPr>
          <w:p w14:paraId="373C99C8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63CC8261" w14:textId="77777777" w:rsidTr="00910D79">
        <w:trPr>
          <w:gridAfter w:val="1"/>
          <w:wAfter w:w="12" w:type="pct"/>
          <w:trHeight w:val="985"/>
        </w:trPr>
        <w:tc>
          <w:tcPr>
            <w:tcW w:w="204" w:type="pct"/>
            <w:vMerge/>
            <w:shd w:val="clear" w:color="auto" w:fill="auto"/>
            <w:vAlign w:val="center"/>
          </w:tcPr>
          <w:p w14:paraId="1D5C134B" w14:textId="77777777" w:rsidR="00F50811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</w:tcPr>
          <w:p w14:paraId="705CD88B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</w:tcPr>
          <w:p w14:paraId="34EC4475" w14:textId="77777777" w:rsidR="00F50811" w:rsidRPr="00A92623" w:rsidRDefault="00F50811" w:rsidP="00F5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14:paraId="670B0EFF" w14:textId="77777777" w:rsidR="00F50811" w:rsidRPr="00A92623" w:rsidRDefault="00F50811" w:rsidP="00F50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pct"/>
            <w:gridSpan w:val="3"/>
          </w:tcPr>
          <w:p w14:paraId="2E4B4C51" w14:textId="6036BCB2" w:rsidR="00F50811" w:rsidRPr="00A92623" w:rsidRDefault="00F50811" w:rsidP="00F50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623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 w:rsidRPr="00A92623">
              <w:rPr>
                <w:rFonts w:ascii="Times New Roman" w:hAnsi="Times New Roman" w:cs="Times New Roman"/>
                <w:sz w:val="20"/>
                <w:szCs w:val="20"/>
              </w:rPr>
              <w:t xml:space="preserve"> - в качестве Субподрядчиков/Соисполнителей Участник не привлекает российские организации малого и среднего предпринимательства.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</w:tcPr>
          <w:p w14:paraId="19BB86AF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</w:tcPr>
          <w:p w14:paraId="4A2AB773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3722EF48" w14:textId="77777777" w:rsidTr="00910D79">
        <w:trPr>
          <w:gridAfter w:val="1"/>
          <w:wAfter w:w="12" w:type="pct"/>
          <w:trHeight w:val="743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654E659D" w14:textId="7E84EE31" w:rsidR="00F50811" w:rsidRDefault="00910D79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F50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" w:type="pct"/>
            <w:vMerge w:val="restart"/>
            <w:shd w:val="clear" w:color="auto" w:fill="auto"/>
          </w:tcPr>
          <w:p w14:paraId="0B9D255C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4" w:type="pct"/>
            <w:gridSpan w:val="2"/>
            <w:vMerge w:val="restart"/>
            <w:shd w:val="clear" w:color="auto" w:fill="auto"/>
          </w:tcPr>
          <w:p w14:paraId="26AEEE6D" w14:textId="77777777" w:rsidR="00F50811" w:rsidRPr="002415B9" w:rsidRDefault="00F50811" w:rsidP="00F50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14:paraId="1FFD8153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86" w:type="pct"/>
            <w:gridSpan w:val="3"/>
          </w:tcPr>
          <w:p w14:paraId="5B5709B1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0" w:type="pct"/>
            <w:gridSpan w:val="2"/>
            <w:vMerge w:val="restart"/>
            <w:shd w:val="clear" w:color="000000" w:fill="D8E4BC"/>
            <w:vAlign w:val="center"/>
          </w:tcPr>
          <w:p w14:paraId="351BC283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 w:val="restart"/>
            <w:shd w:val="clear" w:color="auto" w:fill="auto"/>
            <w:vAlign w:val="center"/>
          </w:tcPr>
          <w:p w14:paraId="0501F50F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32BB9404" w14:textId="77777777" w:rsidTr="00910D79">
        <w:trPr>
          <w:gridAfter w:val="1"/>
          <w:wAfter w:w="12" w:type="pct"/>
          <w:trHeight w:val="804"/>
        </w:trPr>
        <w:tc>
          <w:tcPr>
            <w:tcW w:w="204" w:type="pct"/>
            <w:vMerge/>
            <w:shd w:val="clear" w:color="auto" w:fill="auto"/>
            <w:vAlign w:val="center"/>
          </w:tcPr>
          <w:p w14:paraId="524264C9" w14:textId="77777777" w:rsidR="00F50811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</w:tcPr>
          <w:p w14:paraId="582165BC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1448BAA9" w14:textId="77777777" w:rsidR="00F50811" w:rsidRPr="004124CF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14:paraId="452DA54F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pct"/>
            <w:gridSpan w:val="3"/>
          </w:tcPr>
          <w:p w14:paraId="032B9F38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</w:tcPr>
          <w:p w14:paraId="3B87E0D0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</w:tcPr>
          <w:p w14:paraId="66C8719D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149CD321" w14:textId="77777777" w:rsidTr="00910D79">
        <w:trPr>
          <w:gridAfter w:val="1"/>
          <w:wAfter w:w="12" w:type="pct"/>
          <w:trHeight w:val="114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66125CD0" w14:textId="029CFDC1" w:rsidR="00F50811" w:rsidRDefault="00910D79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F508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9" w:type="pct"/>
            <w:vMerge w:val="restart"/>
            <w:shd w:val="clear" w:color="auto" w:fill="auto"/>
          </w:tcPr>
          <w:p w14:paraId="697F943E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Неисполнение 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84" w:type="pct"/>
            <w:gridSpan w:val="2"/>
            <w:vMerge w:val="restart"/>
            <w:shd w:val="clear" w:color="auto" w:fill="auto"/>
            <w:vAlign w:val="center"/>
          </w:tcPr>
          <w:p w14:paraId="5E66F1F4" w14:textId="78E2680A" w:rsidR="00F50811" w:rsidRPr="004124CF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5" w:type="pct"/>
            <w:gridSpan w:val="2"/>
            <w:vMerge w:val="restart"/>
            <w:shd w:val="clear" w:color="auto" w:fill="auto"/>
          </w:tcPr>
          <w:p w14:paraId="2E5CF8E8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686" w:type="pct"/>
            <w:gridSpan w:val="3"/>
          </w:tcPr>
          <w:p w14:paraId="3FC598E6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330" w:type="pct"/>
            <w:gridSpan w:val="2"/>
            <w:vMerge w:val="restart"/>
            <w:shd w:val="clear" w:color="000000" w:fill="D8E4BC"/>
            <w:vAlign w:val="center"/>
          </w:tcPr>
          <w:p w14:paraId="1A878760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 w:val="restart"/>
            <w:shd w:val="clear" w:color="auto" w:fill="auto"/>
            <w:vAlign w:val="center"/>
          </w:tcPr>
          <w:p w14:paraId="5C611CDB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10D79" w:rsidRPr="00C4048C" w14:paraId="10D3F878" w14:textId="77777777" w:rsidTr="00910D79">
        <w:trPr>
          <w:gridAfter w:val="1"/>
          <w:wAfter w:w="12" w:type="pct"/>
          <w:trHeight w:val="114"/>
        </w:trPr>
        <w:tc>
          <w:tcPr>
            <w:tcW w:w="204" w:type="pct"/>
            <w:vMerge/>
            <w:shd w:val="clear" w:color="auto" w:fill="auto"/>
            <w:vAlign w:val="center"/>
          </w:tcPr>
          <w:p w14:paraId="5F5C5D19" w14:textId="77777777" w:rsidR="00F50811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vMerge/>
            <w:shd w:val="clear" w:color="auto" w:fill="auto"/>
          </w:tcPr>
          <w:p w14:paraId="756C6630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Merge/>
            <w:shd w:val="clear" w:color="auto" w:fill="auto"/>
            <w:vAlign w:val="center"/>
          </w:tcPr>
          <w:p w14:paraId="5A994509" w14:textId="77777777" w:rsidR="00F50811" w:rsidRPr="004124CF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gridSpan w:val="2"/>
            <w:vMerge/>
            <w:shd w:val="clear" w:color="auto" w:fill="auto"/>
          </w:tcPr>
          <w:p w14:paraId="44FA3F03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pct"/>
            <w:gridSpan w:val="3"/>
          </w:tcPr>
          <w:p w14:paraId="4F5040A3" w14:textId="77777777" w:rsidR="00F50811" w:rsidRPr="004124CF" w:rsidRDefault="00F50811" w:rsidP="00F5081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имеются претензии со стороны Заказчика</w:t>
            </w:r>
          </w:p>
        </w:tc>
        <w:tc>
          <w:tcPr>
            <w:tcW w:w="330" w:type="pct"/>
            <w:gridSpan w:val="2"/>
            <w:vMerge/>
            <w:shd w:val="clear" w:color="000000" w:fill="D8E4BC"/>
            <w:vAlign w:val="center"/>
          </w:tcPr>
          <w:p w14:paraId="54CC924B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uto"/>
            <w:vAlign w:val="center"/>
          </w:tcPr>
          <w:p w14:paraId="4715225C" w14:textId="77777777" w:rsidR="00F50811" w:rsidRPr="00C4048C" w:rsidRDefault="00F50811" w:rsidP="00F5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lastRenderedPageBreak/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1C822F08" w14:textId="77777777" w:rsidR="002A7137" w:rsidRDefault="00B422BC" w:rsidP="002A7137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r w:rsidRPr="00B422BC">
        <w:rPr>
          <w:rFonts w:ascii="Times New Roman" w:hAnsi="Times New Roman"/>
          <w:bCs/>
          <w:sz w:val="20"/>
          <w:szCs w:val="20"/>
        </w:rPr>
        <w:t xml:space="preserve">* </w:t>
      </w:r>
      <w:r w:rsidR="002A7137" w:rsidRPr="006454D6">
        <w:rPr>
          <w:rFonts w:ascii="Times New Roman" w:hAnsi="Times New Roman"/>
          <w:bCs/>
          <w:i/>
          <w:sz w:val="20"/>
          <w:szCs w:val="20"/>
        </w:rPr>
        <w:t xml:space="preserve">Опыт выполнения работ, аналогичных предмету запроса предложений – </w:t>
      </w:r>
      <w:r w:rsidR="002A7137" w:rsidRPr="00590152">
        <w:rPr>
          <w:rFonts w:ascii="Times New Roman" w:hAnsi="Times New Roman"/>
          <w:bCs/>
          <w:i/>
          <w:sz w:val="20"/>
          <w:szCs w:val="20"/>
        </w:rPr>
        <w:t>выполнение работ по ремонту и/или монтажу и/или техническом</w:t>
      </w:r>
      <w:r w:rsidR="002A7137">
        <w:rPr>
          <w:rFonts w:ascii="Times New Roman" w:hAnsi="Times New Roman"/>
          <w:bCs/>
          <w:i/>
          <w:sz w:val="20"/>
          <w:szCs w:val="20"/>
        </w:rPr>
        <w:t>у</w:t>
      </w:r>
      <w:r w:rsidR="002A7137" w:rsidRPr="00590152">
        <w:rPr>
          <w:rFonts w:ascii="Times New Roman" w:hAnsi="Times New Roman"/>
          <w:bCs/>
          <w:i/>
          <w:sz w:val="20"/>
          <w:szCs w:val="20"/>
        </w:rPr>
        <w:t xml:space="preserve"> обслуживанию кабельных линий.</w:t>
      </w:r>
    </w:p>
    <w:p w14:paraId="3B5EC78E" w14:textId="36CAC8B2" w:rsidR="0087062D" w:rsidRDefault="0087062D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734504A6" w14:textId="541F1AAF" w:rsidR="00F50811" w:rsidRDefault="00F50811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484F96DF" w14:textId="56A9CF7B" w:rsidR="00F50811" w:rsidRDefault="00F50811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4B899227" w14:textId="44608EBE" w:rsidR="00F50811" w:rsidRDefault="00F50811" w:rsidP="00E0297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2BD3063C" w14:textId="77777777" w:rsidR="007D3683" w:rsidRDefault="007D3683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75EE381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E4A9EE3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FBE27D5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D0AE727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65295AB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9447412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25C429" w14:textId="77777777" w:rsidR="007C5237" w:rsidRDefault="007C5237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BBF8152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D10713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A093E0A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F9DF32E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986F49D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632120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AFA864A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7FEB187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0ED706B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FFE93B0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474801C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4637C59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7A65BCB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41C3F28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AAFB527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1C567EC" w14:textId="77777777" w:rsidR="00910D79" w:rsidRDefault="00910D7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952FBA1" w14:textId="77777777" w:rsidR="002A7137" w:rsidRDefault="002A7137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35pt;height:34.35pt" o:ole="">
                  <v:imagedata r:id="rId15" o:title=""/>
                </v:shape>
                <o:OLEObject Type="Embed" ProgID="Equation.3" ShapeID="_x0000_i1026" DrawAspect="Content" ObjectID="_1551093029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812"/>
        <w:gridCol w:w="1197"/>
        <w:gridCol w:w="2489"/>
        <w:gridCol w:w="7655"/>
      </w:tblGrid>
      <w:tr w:rsidR="00F50811" w:rsidRPr="00E3219B" w14:paraId="104DDFC4" w14:textId="77777777" w:rsidTr="00C80E89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56766F42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1897196F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77B784B9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14:paraId="566B9F66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2602" w:type="pct"/>
            <w:vAlign w:val="center"/>
          </w:tcPr>
          <w:p w14:paraId="79CEDEFF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</w:tr>
      <w:tr w:rsidR="00F50811" w:rsidRPr="00E3219B" w14:paraId="67851527" w14:textId="77777777" w:rsidTr="00C80E89">
        <w:trPr>
          <w:trHeight w:val="20"/>
        </w:trPr>
        <w:tc>
          <w:tcPr>
            <w:tcW w:w="189" w:type="pct"/>
            <w:shd w:val="clear" w:color="auto" w:fill="auto"/>
            <w:hideMark/>
          </w:tcPr>
          <w:p w14:paraId="168E10E3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6" w:type="pct"/>
            <w:shd w:val="clear" w:color="auto" w:fill="auto"/>
            <w:hideMark/>
          </w:tcPr>
          <w:p w14:paraId="632A8E28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shd w:val="clear" w:color="auto" w:fill="auto"/>
            <w:hideMark/>
          </w:tcPr>
          <w:p w14:paraId="729C8F7C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846" w:type="pct"/>
            <w:shd w:val="clear" w:color="auto" w:fill="auto"/>
            <w:hideMark/>
          </w:tcPr>
          <w:p w14:paraId="7B398B05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02" w:type="pct"/>
          </w:tcPr>
          <w:p w14:paraId="69972C22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50811" w:rsidRPr="00E3219B" w14:paraId="60C1FE94" w14:textId="77777777" w:rsidTr="00C80E89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77895C38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6" w:type="pct"/>
            <w:shd w:val="clear" w:color="auto" w:fill="auto"/>
            <w:hideMark/>
          </w:tcPr>
          <w:p w14:paraId="6BA3D57D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07421413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846" w:type="pct"/>
            <w:shd w:val="clear" w:color="auto" w:fill="auto"/>
            <w:hideMark/>
          </w:tcPr>
          <w:p w14:paraId="0D08D387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2602" w:type="pct"/>
          </w:tcPr>
          <w:p w14:paraId="26A7A57B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пре</w:t>
            </w:r>
            <w:r>
              <w:rPr>
                <w:rFonts w:ascii="Times New Roman" w:hAnsi="Times New Roman"/>
                <w:sz w:val="20"/>
                <w:szCs w:val="20"/>
              </w:rPr>
              <w:t>дложение участника по форме 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с учетом оплаты поставленных товаров (выполненных работ, оказанных услуг) в течение 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8842572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работ, оказанных услуг) в течение 105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09D3E03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стоимость коммерческого предложения при сроке оплаты 105 дней с коэффициентом снижения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НДС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(В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= 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,8%)</w:t>
            </w:r>
            <w:r>
              <w:rPr>
                <w:rFonts w:ascii="Times New Roman" w:hAnsi="Times New Roman"/>
                <w:sz w:val="20"/>
                <w:szCs w:val="20"/>
              </w:rPr>
              <w:t>*;</w:t>
            </w:r>
          </w:p>
          <w:p w14:paraId="3B60CA63" w14:textId="77777777" w:rsidR="00F50811" w:rsidRPr="002B70F6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947C4C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поставленных товаров (выполненных работ</w:t>
            </w:r>
            <w:r>
              <w:rPr>
                <w:rFonts w:ascii="Times New Roman" w:hAnsi="Times New Roman"/>
                <w:sz w:val="20"/>
                <w:szCs w:val="20"/>
              </w:rPr>
              <w:t>, оказанных услуг) в течение 30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для субъектов МСП);</w:t>
            </w:r>
          </w:p>
          <w:p w14:paraId="0B4114E1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B039DB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B039D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оптимальное для Заказчика коммерческое предложение без НДС.</w:t>
            </w:r>
          </w:p>
          <w:p w14:paraId="5ACAB834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для Заказчика считается наименьший из двух показателей -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или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только для субъектов МСП). </w:t>
            </w:r>
          </w:p>
          <w:p w14:paraId="2E099322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3.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05E5CF0" w14:textId="77777777" w:rsidR="00F50811" w:rsidRPr="00B039DB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2.</w:t>
            </w:r>
          </w:p>
          <w:p w14:paraId="7F203801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случае, если участник является субъектов МСП, то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  <w:p w14:paraId="12116FE2" w14:textId="77777777" w:rsidR="00F50811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значение критерия определяется по формуле:</w:t>
            </w:r>
          </w:p>
          <w:p w14:paraId="41FDEBC5" w14:textId="77777777" w:rsidR="00F50811" w:rsidRPr="009E78BF" w:rsidRDefault="00F50811" w:rsidP="00C80E8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S=10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 где: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14:paraId="454AC706" w14:textId="77777777" w:rsidR="00F50811" w:rsidRPr="00E3219B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– минимальная оптимальная цена заявки среди всех участников без НДС.</w:t>
            </w:r>
          </w:p>
        </w:tc>
      </w:tr>
    </w:tbl>
    <w:p w14:paraId="0D5065F6" w14:textId="77777777" w:rsidR="00F50811" w:rsidRPr="00A17AF0" w:rsidRDefault="00F50811" w:rsidP="00F50811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82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1559"/>
        <w:gridCol w:w="1843"/>
        <w:gridCol w:w="2268"/>
        <w:gridCol w:w="2126"/>
        <w:gridCol w:w="1560"/>
        <w:gridCol w:w="1701"/>
        <w:gridCol w:w="1275"/>
        <w:gridCol w:w="1276"/>
      </w:tblGrid>
      <w:tr w:rsidR="00F50811" w14:paraId="6AA3FC1D" w14:textId="77777777" w:rsidTr="00C80E89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43AF3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36590B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частник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2A987" w14:textId="77777777" w:rsidR="00F50811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</w:t>
            </w:r>
          </w:p>
          <w:p w14:paraId="412E722B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рок оплаты 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EA07B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F65C0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Стоимость предложения при сроке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 с коэффициентом снижения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,8%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323" w14:textId="77777777" w:rsidR="00F50811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 (только для субъектов МСП)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53E22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Оптимальное для Заказчика  коммерческое предложение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D5EB6" w14:textId="77777777" w:rsidR="00F50811" w:rsidRPr="009E78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оптимальная цена заявки среди всех участников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276D71" w14:textId="77777777" w:rsidR="00F50811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13E5">
              <w:rPr>
                <w:rFonts w:ascii="Times New Roman" w:hAnsi="Times New Roman"/>
                <w:b/>
                <w:sz w:val="20"/>
                <w:szCs w:val="20"/>
              </w:rPr>
              <w:t>Итоговое значение критерия</w:t>
            </w:r>
          </w:p>
          <w:p w14:paraId="499E7585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F57B1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50811" w14:paraId="0367ECAF" w14:textId="77777777" w:rsidTr="00C80E89">
        <w:trPr>
          <w:trHeight w:val="2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412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DB0B8" w14:textId="77777777" w:rsidR="00F50811" w:rsidRPr="00B03FBF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55F0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AC2E2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34B1F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90C5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FAB5C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DC170" w14:textId="77777777" w:rsidR="00F50811" w:rsidRPr="009E78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bCs/>
                <w:color w:val="000000"/>
              </w:rPr>
              <w:t>min</w:t>
            </w: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02B770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43FDAF" w14:textId="77777777" w:rsidR="00F50811" w:rsidRPr="00E3219B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 =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F50811" w14:paraId="3D4386E5" w14:textId="77777777" w:rsidTr="00C80E89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F9B57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72110" w14:textId="77777777" w:rsidR="00F50811" w:rsidRPr="00B03FBF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2F1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5BC1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798DB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0E09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33AE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66DD4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805321" w14:textId="77777777" w:rsidR="00F50811" w:rsidRDefault="00F50811" w:rsidP="00C80E89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1EF3B" w14:textId="77777777" w:rsidR="00F50811" w:rsidRDefault="00F50811" w:rsidP="00C80E89">
            <w:pPr>
              <w:spacing w:after="0" w:line="240" w:lineRule="auto"/>
              <w:jc w:val="center"/>
            </w:pPr>
          </w:p>
        </w:tc>
      </w:tr>
      <w:tr w:rsidR="00F50811" w14:paraId="7C26E47A" w14:textId="77777777" w:rsidTr="00C80E89">
        <w:trPr>
          <w:trHeight w:val="1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ADE93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99001" w14:textId="77777777" w:rsidR="00F50811" w:rsidRPr="00B03FBF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67811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E7C2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FF789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1890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32554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BD944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27ABFB3" w14:textId="77777777" w:rsidR="00F50811" w:rsidRDefault="00F50811" w:rsidP="00C80E89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90023" w14:textId="77777777" w:rsidR="00F50811" w:rsidRDefault="00F50811" w:rsidP="00C80E89">
            <w:pPr>
              <w:spacing w:after="0" w:line="240" w:lineRule="auto"/>
              <w:jc w:val="center"/>
            </w:pPr>
          </w:p>
        </w:tc>
      </w:tr>
      <w:tr w:rsidR="00F50811" w14:paraId="2BDA38A6" w14:textId="77777777" w:rsidTr="00C80E89">
        <w:trPr>
          <w:trHeight w:val="10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0B23" w14:textId="77777777" w:rsidR="00F50811" w:rsidRPr="00B03FBF" w:rsidRDefault="00F50811" w:rsidP="00C80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0306E" w14:textId="77777777" w:rsidR="00F50811" w:rsidRPr="00E765E0" w:rsidRDefault="00F50811" w:rsidP="00C80E8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C966" w14:textId="77777777" w:rsidR="00F50811" w:rsidRDefault="00F50811" w:rsidP="00C80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114F0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D0E9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A5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A7C6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E2B4C" w14:textId="77777777" w:rsidR="00F50811" w:rsidRPr="00C72845" w:rsidRDefault="00F50811" w:rsidP="00C80E89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CFF0AF" w14:textId="77777777" w:rsidR="00F50811" w:rsidRDefault="00F50811" w:rsidP="00C80E89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11687" w14:textId="77777777" w:rsidR="00F50811" w:rsidRDefault="00F50811" w:rsidP="00C80E89">
            <w:pPr>
              <w:spacing w:after="0" w:line="240" w:lineRule="auto"/>
              <w:jc w:val="center"/>
            </w:pPr>
          </w:p>
        </w:tc>
      </w:tr>
    </w:tbl>
    <w:p w14:paraId="2A23B90D" w14:textId="77777777" w:rsidR="0044531F" w:rsidRDefault="0044531F" w:rsidP="0044531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DBC">
        <w:rPr>
          <w:rFonts w:ascii="Times New Roman" w:hAnsi="Times New Roman" w:cs="Times New Roman"/>
          <w:sz w:val="20"/>
          <w:szCs w:val="20"/>
        </w:rPr>
        <w:t>* 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</w:t>
      </w:r>
      <w:r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6DBBF8AA" w14:textId="77777777" w:rsidR="00F50811" w:rsidRPr="00E3219B" w:rsidRDefault="00F50811" w:rsidP="00F508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3F9315" w14:textId="77777777" w:rsidR="00F50811" w:rsidRPr="00E3219B" w:rsidRDefault="00F50811" w:rsidP="00F50811">
      <w:pPr>
        <w:spacing w:after="0"/>
        <w:outlineLvl w:val="0"/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50811" w:rsidRPr="00E3219B" w14:paraId="4371F166" w14:textId="77777777" w:rsidTr="00C80E89">
        <w:trPr>
          <w:trHeight w:val="162"/>
        </w:trPr>
        <w:tc>
          <w:tcPr>
            <w:tcW w:w="1847" w:type="pct"/>
            <w:tcBorders>
              <w:bottom w:val="single" w:sz="4" w:space="0" w:color="auto"/>
            </w:tcBorders>
          </w:tcPr>
          <w:p w14:paraId="24FA7A40" w14:textId="77777777" w:rsidR="00F50811" w:rsidRPr="002837FC" w:rsidRDefault="00F50811" w:rsidP="00C80E89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14:paraId="3830B920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403ACC3A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21" w:type="pct"/>
            <w:tcBorders>
              <w:bottom w:val="single" w:sz="4" w:space="0" w:color="auto"/>
            </w:tcBorders>
          </w:tcPr>
          <w:p w14:paraId="2AB9B17A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30DA5815" w14:textId="77777777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Cs w:val="28"/>
              </w:rPr>
            </w:pPr>
          </w:p>
        </w:tc>
      </w:tr>
      <w:tr w:rsidR="00F50811" w:rsidRPr="00E3219B" w14:paraId="1ACCE675" w14:textId="77777777" w:rsidTr="00C80E89">
        <w:tc>
          <w:tcPr>
            <w:tcW w:w="1847" w:type="pct"/>
            <w:tcBorders>
              <w:top w:val="single" w:sz="4" w:space="0" w:color="auto"/>
            </w:tcBorders>
          </w:tcPr>
          <w:p w14:paraId="0546B2BF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0443F0F4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D7F7085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5D0C7AC7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42CF03AD" w14:textId="77777777" w:rsidR="00F50811" w:rsidRPr="00E3219B" w:rsidRDefault="00F50811" w:rsidP="00C80E8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50811" w:rsidRPr="00E3219B" w14:paraId="6ADF8081" w14:textId="77777777" w:rsidTr="00C80E89">
        <w:trPr>
          <w:trHeight w:val="399"/>
        </w:trPr>
        <w:tc>
          <w:tcPr>
            <w:tcW w:w="1847" w:type="pct"/>
          </w:tcPr>
          <w:p w14:paraId="41B1CB7A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CD7F144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4FB7C2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4498990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142F0500" w14:textId="77777777" w:rsidR="00F50811" w:rsidRPr="00E3219B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0811" w:rsidRPr="00E3219B" w14:paraId="2893B689" w14:textId="77777777" w:rsidTr="00C80E89">
        <w:tc>
          <w:tcPr>
            <w:tcW w:w="5000" w:type="pct"/>
            <w:gridSpan w:val="5"/>
          </w:tcPr>
          <w:p w14:paraId="1B51B4D9" w14:textId="2BC457C6" w:rsidR="00F50811" w:rsidRPr="002837FC" w:rsidRDefault="00F50811" w:rsidP="00C80E8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</w:tbl>
    <w:p w14:paraId="7E739C0B" w14:textId="77777777" w:rsidR="002D3A45" w:rsidRPr="006B75F0" w:rsidRDefault="002D3A45" w:rsidP="002D3A4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EAE85" w14:textId="77777777" w:rsidR="001F1DA2" w:rsidRDefault="001F1DA2" w:rsidP="00F20455">
      <w:pPr>
        <w:spacing w:after="0" w:line="240" w:lineRule="auto"/>
      </w:pPr>
      <w:r>
        <w:separator/>
      </w:r>
    </w:p>
  </w:endnote>
  <w:endnote w:type="continuationSeparator" w:id="0">
    <w:p w14:paraId="2E73A03D" w14:textId="77777777" w:rsidR="001F1DA2" w:rsidRDefault="001F1DA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113628B0" w:rsidR="00C80E89" w:rsidRDefault="00C80E8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2C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C80E89" w:rsidRPr="0033197D" w:rsidRDefault="00C80E8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817A7" w14:textId="77777777" w:rsidR="001F1DA2" w:rsidRDefault="001F1DA2" w:rsidP="00F20455">
      <w:pPr>
        <w:spacing w:after="0" w:line="240" w:lineRule="auto"/>
      </w:pPr>
      <w:r>
        <w:separator/>
      </w:r>
    </w:p>
  </w:footnote>
  <w:footnote w:type="continuationSeparator" w:id="0">
    <w:p w14:paraId="37E6278E" w14:textId="77777777" w:rsidR="001F1DA2" w:rsidRDefault="001F1DA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337DFCEE" w:rsidR="00C80E89" w:rsidRPr="00E42135" w:rsidRDefault="00C80E8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2A7137">
      <w:rPr>
        <w:rFonts w:ascii="Times New Roman" w:hAnsi="Times New Roman" w:cs="Times New Roman"/>
        <w:b/>
        <w:spacing w:val="-14"/>
        <w:sz w:val="24"/>
        <w:szCs w:val="24"/>
      </w:rPr>
      <w:t>10301</w:t>
    </w:r>
    <w:r>
      <w:rPr>
        <w:rFonts w:ascii="Times New Roman" w:hAnsi="Times New Roman" w:cs="Times New Roman"/>
        <w:b/>
        <w:spacing w:val="-14"/>
        <w:sz w:val="24"/>
        <w:szCs w:val="24"/>
      </w:rPr>
      <w:t>/П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C80E89" w:rsidRPr="00E42135" w:rsidRDefault="00C80E8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76835"/>
    <w:rsid w:val="00083891"/>
    <w:rsid w:val="00085FBE"/>
    <w:rsid w:val="00091798"/>
    <w:rsid w:val="00094466"/>
    <w:rsid w:val="00095092"/>
    <w:rsid w:val="000A1F0B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558B"/>
    <w:rsid w:val="000F77C0"/>
    <w:rsid w:val="00100009"/>
    <w:rsid w:val="0010359A"/>
    <w:rsid w:val="00105286"/>
    <w:rsid w:val="001059B9"/>
    <w:rsid w:val="00111D95"/>
    <w:rsid w:val="001171EF"/>
    <w:rsid w:val="00120A7E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73FB"/>
    <w:rsid w:val="00140089"/>
    <w:rsid w:val="00143E83"/>
    <w:rsid w:val="00145D70"/>
    <w:rsid w:val="001466F9"/>
    <w:rsid w:val="001500FB"/>
    <w:rsid w:val="00152D72"/>
    <w:rsid w:val="001633F0"/>
    <w:rsid w:val="00165F7D"/>
    <w:rsid w:val="00166B8E"/>
    <w:rsid w:val="00167108"/>
    <w:rsid w:val="00171A82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F1DA2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43508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137"/>
    <w:rsid w:val="002A783C"/>
    <w:rsid w:val="002C6A29"/>
    <w:rsid w:val="002C6D7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0B40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3B15"/>
    <w:rsid w:val="00414147"/>
    <w:rsid w:val="0042092F"/>
    <w:rsid w:val="00421D34"/>
    <w:rsid w:val="00423192"/>
    <w:rsid w:val="004233C2"/>
    <w:rsid w:val="0042546D"/>
    <w:rsid w:val="004268F8"/>
    <w:rsid w:val="004302C0"/>
    <w:rsid w:val="00433E43"/>
    <w:rsid w:val="0043414D"/>
    <w:rsid w:val="00434B47"/>
    <w:rsid w:val="00435920"/>
    <w:rsid w:val="0044446C"/>
    <w:rsid w:val="0044531F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2BCE"/>
    <w:rsid w:val="00495214"/>
    <w:rsid w:val="004B0C25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41973"/>
    <w:rsid w:val="00547CA1"/>
    <w:rsid w:val="00547D4A"/>
    <w:rsid w:val="00552D8C"/>
    <w:rsid w:val="00554E70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999"/>
    <w:rsid w:val="005A6CC4"/>
    <w:rsid w:val="005A6DC7"/>
    <w:rsid w:val="005B4199"/>
    <w:rsid w:val="005B4E42"/>
    <w:rsid w:val="005B5B4A"/>
    <w:rsid w:val="005C01BE"/>
    <w:rsid w:val="005D27A4"/>
    <w:rsid w:val="005D3588"/>
    <w:rsid w:val="005D60B8"/>
    <w:rsid w:val="005D6720"/>
    <w:rsid w:val="005D7908"/>
    <w:rsid w:val="005E05BC"/>
    <w:rsid w:val="005E46BB"/>
    <w:rsid w:val="005E5575"/>
    <w:rsid w:val="005E68D5"/>
    <w:rsid w:val="005F6748"/>
    <w:rsid w:val="005F6DAB"/>
    <w:rsid w:val="00613813"/>
    <w:rsid w:val="00615AD6"/>
    <w:rsid w:val="00623853"/>
    <w:rsid w:val="00623ECE"/>
    <w:rsid w:val="0062561C"/>
    <w:rsid w:val="00636143"/>
    <w:rsid w:val="00637E17"/>
    <w:rsid w:val="006424B9"/>
    <w:rsid w:val="006430B3"/>
    <w:rsid w:val="0064687D"/>
    <w:rsid w:val="00651A6C"/>
    <w:rsid w:val="00656E5E"/>
    <w:rsid w:val="00657AF1"/>
    <w:rsid w:val="00664225"/>
    <w:rsid w:val="00670351"/>
    <w:rsid w:val="00670734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0B3E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7010F0"/>
    <w:rsid w:val="00714FE5"/>
    <w:rsid w:val="0071547C"/>
    <w:rsid w:val="007167F6"/>
    <w:rsid w:val="00721F0F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C5237"/>
    <w:rsid w:val="007D07A6"/>
    <w:rsid w:val="007D2D10"/>
    <w:rsid w:val="007D3683"/>
    <w:rsid w:val="007D7547"/>
    <w:rsid w:val="007E0B57"/>
    <w:rsid w:val="007E135C"/>
    <w:rsid w:val="007E1948"/>
    <w:rsid w:val="007E5137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1A71"/>
    <w:rsid w:val="00866793"/>
    <w:rsid w:val="0087062D"/>
    <w:rsid w:val="008732DF"/>
    <w:rsid w:val="008740B9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39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0D79"/>
    <w:rsid w:val="0091608F"/>
    <w:rsid w:val="009202F6"/>
    <w:rsid w:val="0092097E"/>
    <w:rsid w:val="0092163D"/>
    <w:rsid w:val="00923EBC"/>
    <w:rsid w:val="009273F7"/>
    <w:rsid w:val="00927827"/>
    <w:rsid w:val="0093634B"/>
    <w:rsid w:val="00936CC4"/>
    <w:rsid w:val="00937C23"/>
    <w:rsid w:val="00940775"/>
    <w:rsid w:val="00943336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0A9A"/>
    <w:rsid w:val="00A244E7"/>
    <w:rsid w:val="00A33BE4"/>
    <w:rsid w:val="00A34262"/>
    <w:rsid w:val="00A34DA1"/>
    <w:rsid w:val="00A36C73"/>
    <w:rsid w:val="00A428DE"/>
    <w:rsid w:val="00A5054D"/>
    <w:rsid w:val="00A6028B"/>
    <w:rsid w:val="00A60961"/>
    <w:rsid w:val="00A61E52"/>
    <w:rsid w:val="00A64239"/>
    <w:rsid w:val="00A666CC"/>
    <w:rsid w:val="00A8140E"/>
    <w:rsid w:val="00A92623"/>
    <w:rsid w:val="00A92EF8"/>
    <w:rsid w:val="00A967E5"/>
    <w:rsid w:val="00AA079B"/>
    <w:rsid w:val="00AA2A6B"/>
    <w:rsid w:val="00AA4427"/>
    <w:rsid w:val="00AB34F3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0975"/>
    <w:rsid w:val="00AD1BBD"/>
    <w:rsid w:val="00AD5736"/>
    <w:rsid w:val="00AF0635"/>
    <w:rsid w:val="00AF0A89"/>
    <w:rsid w:val="00AF4989"/>
    <w:rsid w:val="00AF72F9"/>
    <w:rsid w:val="00AF7C7B"/>
    <w:rsid w:val="00B02A67"/>
    <w:rsid w:val="00B07B1E"/>
    <w:rsid w:val="00B10888"/>
    <w:rsid w:val="00B154D7"/>
    <w:rsid w:val="00B17D52"/>
    <w:rsid w:val="00B24D29"/>
    <w:rsid w:val="00B259E5"/>
    <w:rsid w:val="00B26390"/>
    <w:rsid w:val="00B26D57"/>
    <w:rsid w:val="00B26F0B"/>
    <w:rsid w:val="00B30151"/>
    <w:rsid w:val="00B32E02"/>
    <w:rsid w:val="00B335AD"/>
    <w:rsid w:val="00B411CF"/>
    <w:rsid w:val="00B422BC"/>
    <w:rsid w:val="00B47DB7"/>
    <w:rsid w:val="00B50014"/>
    <w:rsid w:val="00B57792"/>
    <w:rsid w:val="00B70573"/>
    <w:rsid w:val="00B73041"/>
    <w:rsid w:val="00B94504"/>
    <w:rsid w:val="00B969E8"/>
    <w:rsid w:val="00B97FA2"/>
    <w:rsid w:val="00BA1E0D"/>
    <w:rsid w:val="00BA3D2E"/>
    <w:rsid w:val="00BA56E1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0C5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3C6"/>
    <w:rsid w:val="00C74AC3"/>
    <w:rsid w:val="00C80C1D"/>
    <w:rsid w:val="00C80E89"/>
    <w:rsid w:val="00C8155C"/>
    <w:rsid w:val="00C824CC"/>
    <w:rsid w:val="00C90DA9"/>
    <w:rsid w:val="00CA33BE"/>
    <w:rsid w:val="00CA353B"/>
    <w:rsid w:val="00CA4C20"/>
    <w:rsid w:val="00CA4ED0"/>
    <w:rsid w:val="00CA5AD5"/>
    <w:rsid w:val="00CA6D23"/>
    <w:rsid w:val="00CA77A1"/>
    <w:rsid w:val="00CB1835"/>
    <w:rsid w:val="00CB4E73"/>
    <w:rsid w:val="00CC1241"/>
    <w:rsid w:val="00CC627A"/>
    <w:rsid w:val="00CD1296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209D0"/>
    <w:rsid w:val="00D256A6"/>
    <w:rsid w:val="00D26480"/>
    <w:rsid w:val="00D27B8D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3A0"/>
    <w:rsid w:val="00DD0AF0"/>
    <w:rsid w:val="00DD7134"/>
    <w:rsid w:val="00DE178D"/>
    <w:rsid w:val="00DE4669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5C11"/>
    <w:rsid w:val="00F313F2"/>
    <w:rsid w:val="00F340A4"/>
    <w:rsid w:val="00F3515A"/>
    <w:rsid w:val="00F370BB"/>
    <w:rsid w:val="00F4333E"/>
    <w:rsid w:val="00F50811"/>
    <w:rsid w:val="00F60D14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5A69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  <w:style w:type="paragraph" w:styleId="aff">
    <w:name w:val="Revision"/>
    <w:hidden/>
    <w:uiPriority w:val="99"/>
    <w:semiHidden/>
    <w:rsid w:val="005A69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D56D-A269-43AC-AB02-E0303857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28FC1DF9.dotm</Template>
  <TotalTime>125</TotalTime>
  <Pages>11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Кухта Роман Игоревич</dc:creator>
  <cp:lastModifiedBy>Татьяна М. Котик</cp:lastModifiedBy>
  <cp:revision>36</cp:revision>
  <cp:lastPrinted>2016-04-15T12:58:00Z</cp:lastPrinted>
  <dcterms:created xsi:type="dcterms:W3CDTF">2016-08-19T05:58:00Z</dcterms:created>
  <dcterms:modified xsi:type="dcterms:W3CDTF">2017-03-15T11:24:00Z</dcterms:modified>
</cp:coreProperties>
</file>